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8ACB4" w14:textId="7DC023AB" w:rsidR="005C3B8D" w:rsidRPr="007516B0" w:rsidRDefault="00CB6F2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7D2D2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r w:rsidR="005C3B8D"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008F2DE8" w:rsidR="005C3B8D" w:rsidRPr="006B0A2E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6B0A2E" w:rsidRPr="00C83F69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Sloveniji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6840298D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218C8C90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B35D86">
        <w:t>Navodil gospodarskim subjektom za pripravo ponudbe</w:t>
      </w:r>
      <w:r w:rsidRPr="007516B0">
        <w:t>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2239CF">
        <w:tc>
          <w:tcPr>
            <w:tcW w:w="1784" w:type="dxa"/>
            <w:shd w:val="clear" w:color="auto" w:fill="auto"/>
          </w:tcPr>
          <w:p w14:paraId="5ACCD7F6" w14:textId="1468E5CB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vrednotenj, s pogodbeno v</w:t>
            </w:r>
            <w:r w:rsidR="00B123A9">
              <w:rPr>
                <w:b/>
                <w:sz w:val="20"/>
                <w:szCs w:val="20"/>
              </w:rPr>
              <w:t xml:space="preserve">rednostjo reference vsaj </w:t>
            </w:r>
            <w:r w:rsidR="00554B8B">
              <w:rPr>
                <w:b/>
                <w:sz w:val="20"/>
                <w:szCs w:val="20"/>
              </w:rPr>
              <w:t>15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5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5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2239CF">
        <w:tc>
          <w:tcPr>
            <w:tcW w:w="178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9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2600"/>
        <w:gridCol w:w="2410"/>
      </w:tblGrid>
      <w:tr w:rsidR="00987A21" w:rsidRPr="007516B0" w14:paraId="03FD75BD" w14:textId="77777777" w:rsidTr="00987A21">
        <w:tc>
          <w:tcPr>
            <w:tcW w:w="1798" w:type="dxa"/>
            <w:shd w:val="clear" w:color="auto" w:fill="auto"/>
          </w:tcPr>
          <w:p w14:paraId="41DEC220" w14:textId="10F98F8B" w:rsidR="00987A21" w:rsidRPr="007516B0" w:rsidRDefault="00987A21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19CA1953" w14:textId="77777777" w:rsidR="00987A21" w:rsidRPr="007516B0" w:rsidRDefault="00987A21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600" w:type="dxa"/>
            <w:shd w:val="clear" w:color="auto" w:fill="auto"/>
          </w:tcPr>
          <w:p w14:paraId="793A3481" w14:textId="77777777" w:rsidR="00987A21" w:rsidRPr="007516B0" w:rsidRDefault="00987A21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48FD3146" w14:textId="77777777" w:rsidR="00987A21" w:rsidRPr="007516B0" w:rsidRDefault="00987A21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987A21" w:rsidRPr="007516B0" w14:paraId="3C321E55" w14:textId="77777777" w:rsidTr="00987A21">
        <w:tc>
          <w:tcPr>
            <w:tcW w:w="1798" w:type="dxa"/>
            <w:shd w:val="clear" w:color="auto" w:fill="auto"/>
          </w:tcPr>
          <w:p w14:paraId="2D9A8E68" w14:textId="77777777" w:rsidR="00987A21" w:rsidRPr="007516B0" w:rsidRDefault="00987A21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1D55EED8" w14:textId="77777777" w:rsidR="00987A21" w:rsidRPr="007516B0" w:rsidRDefault="00987A21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600" w:type="dxa"/>
            <w:shd w:val="clear" w:color="auto" w:fill="auto"/>
          </w:tcPr>
          <w:p w14:paraId="04B89DC1" w14:textId="77777777" w:rsidR="00987A21" w:rsidRPr="007516B0" w:rsidRDefault="00987A21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39889AF4" w14:textId="77777777" w:rsidR="00987A21" w:rsidRPr="007516B0" w:rsidRDefault="00987A21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E79DE2B" w14:textId="77777777"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477FF0AB" w14:textId="6CD30366" w:rsidR="00987A21" w:rsidRDefault="00987A21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2600"/>
        <w:gridCol w:w="2410"/>
      </w:tblGrid>
      <w:tr w:rsidR="00987A21" w:rsidRPr="007516B0" w14:paraId="04CE1592" w14:textId="77777777" w:rsidTr="0065312A">
        <w:tc>
          <w:tcPr>
            <w:tcW w:w="1798" w:type="dxa"/>
            <w:shd w:val="clear" w:color="auto" w:fill="auto"/>
          </w:tcPr>
          <w:p w14:paraId="331AD6C8" w14:textId="440987B3" w:rsidR="00987A21" w:rsidRPr="007516B0" w:rsidRDefault="00987A2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</w:t>
            </w:r>
            <w:r w:rsidR="00554AC7">
              <w:rPr>
                <w:b/>
                <w:sz w:val="20"/>
                <w:szCs w:val="20"/>
              </w:rPr>
              <w:t>raziskavah IN/ALI študijah IN/ALI vrednotenjih</w:t>
            </w:r>
            <w:r>
              <w:rPr>
                <w:b/>
                <w:sz w:val="20"/>
                <w:szCs w:val="20"/>
              </w:rPr>
              <w:t xml:space="preserve">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27AE9631" w14:textId="77777777" w:rsidR="00987A21" w:rsidRPr="007516B0" w:rsidRDefault="00987A2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600" w:type="dxa"/>
            <w:shd w:val="clear" w:color="auto" w:fill="auto"/>
          </w:tcPr>
          <w:p w14:paraId="6FC49FFA" w14:textId="77777777" w:rsidR="00987A21" w:rsidRPr="007516B0" w:rsidRDefault="00987A2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653A3347" w14:textId="77777777" w:rsidR="00987A21" w:rsidRPr="007516B0" w:rsidRDefault="00987A21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987A21" w:rsidRPr="007516B0" w14:paraId="3C26B1BA" w14:textId="77777777" w:rsidTr="0065312A">
        <w:tc>
          <w:tcPr>
            <w:tcW w:w="1798" w:type="dxa"/>
            <w:shd w:val="clear" w:color="auto" w:fill="auto"/>
          </w:tcPr>
          <w:p w14:paraId="711E2F4B" w14:textId="77777777" w:rsidR="00987A21" w:rsidRPr="007516B0" w:rsidRDefault="00987A2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2E09455C" w14:textId="77777777" w:rsidR="00987A21" w:rsidRPr="007516B0" w:rsidRDefault="00987A2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600" w:type="dxa"/>
            <w:shd w:val="clear" w:color="auto" w:fill="auto"/>
          </w:tcPr>
          <w:p w14:paraId="34B6B0AA" w14:textId="77777777" w:rsidR="00987A21" w:rsidRPr="007516B0" w:rsidRDefault="00987A2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5FA44638" w14:textId="77777777" w:rsidR="00987A21" w:rsidRPr="007516B0" w:rsidRDefault="00987A21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C8B1302" w14:textId="77777777" w:rsidR="00987A21" w:rsidRDefault="00987A21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55320518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596E16">
        <w:t xml:space="preserve">Imenovani vodja projekta ni neposredno sodeloval pri izvajanju </w:t>
      </w:r>
      <w:r w:rsidR="002E3E05">
        <w:t>katerega od ukrepov, ki so predmet vrednotenja ali projekta v vlogi nosilca projekta ali projektnega partnerja ali zunanjega izvajalca</w:t>
      </w:r>
      <w:r w:rsidRPr="00596E16">
        <w:t>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4E7A8ED9" w:rsidR="005C3B8D" w:rsidRPr="007516B0" w:rsidRDefault="00446C74" w:rsidP="005C3B8D">
      <w:pPr>
        <w:tabs>
          <w:tab w:val="center" w:pos="7722"/>
          <w:tab w:val="right" w:pos="9072"/>
        </w:tabs>
        <w:jc w:val="left"/>
        <w:rPr>
          <w:b/>
        </w:rPr>
      </w:pPr>
      <w:r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4EC6FAAA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B35D86">
        <w:t>Navodil gospodarskim subjektom za pripravo ponudbe</w:t>
      </w:r>
      <w:r w:rsidRPr="007516B0">
        <w:t>.</w:t>
      </w:r>
    </w:p>
    <w:p w14:paraId="38814ED6" w14:textId="428B31CF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2450"/>
        <w:gridCol w:w="2410"/>
      </w:tblGrid>
      <w:tr w:rsidR="00103007" w:rsidRPr="007516B0" w14:paraId="46102D6A" w14:textId="77777777" w:rsidTr="00103007">
        <w:tc>
          <w:tcPr>
            <w:tcW w:w="1809" w:type="dxa"/>
            <w:shd w:val="clear" w:color="auto" w:fill="auto"/>
          </w:tcPr>
          <w:p w14:paraId="53BA38AA" w14:textId="59F3F25A" w:rsidR="00103007" w:rsidRPr="007516B0" w:rsidRDefault="00103007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48" w:type="dxa"/>
            <w:shd w:val="clear" w:color="auto" w:fill="auto"/>
          </w:tcPr>
          <w:p w14:paraId="2A1CB231" w14:textId="77777777" w:rsidR="00103007" w:rsidRPr="007516B0" w:rsidRDefault="00103007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50" w:type="dxa"/>
            <w:shd w:val="clear" w:color="auto" w:fill="auto"/>
          </w:tcPr>
          <w:p w14:paraId="29ECD2E0" w14:textId="77777777" w:rsidR="00103007" w:rsidRPr="007516B0" w:rsidRDefault="00103007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7D62A361" w14:textId="77777777" w:rsidR="00103007" w:rsidRPr="007516B0" w:rsidRDefault="00103007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103007" w:rsidRPr="007516B0" w14:paraId="1E2E5F63" w14:textId="77777777" w:rsidTr="00103007">
        <w:tc>
          <w:tcPr>
            <w:tcW w:w="1809" w:type="dxa"/>
            <w:shd w:val="clear" w:color="auto" w:fill="auto"/>
          </w:tcPr>
          <w:p w14:paraId="75AB27C7" w14:textId="77777777" w:rsidR="00103007" w:rsidRPr="007516B0" w:rsidRDefault="00103007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48" w:type="dxa"/>
            <w:shd w:val="clear" w:color="auto" w:fill="auto"/>
          </w:tcPr>
          <w:p w14:paraId="4221E931" w14:textId="77777777" w:rsidR="00103007" w:rsidRPr="007516B0" w:rsidRDefault="00103007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50" w:type="dxa"/>
            <w:shd w:val="clear" w:color="auto" w:fill="auto"/>
          </w:tcPr>
          <w:p w14:paraId="29FBC5DC" w14:textId="77777777" w:rsidR="00103007" w:rsidRPr="007516B0" w:rsidRDefault="00103007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3AE24038" w14:textId="77777777" w:rsidR="00103007" w:rsidRPr="007516B0" w:rsidRDefault="00103007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687AF88F" w14:textId="77777777" w:rsidR="004748DD" w:rsidRPr="007516B0" w:rsidRDefault="004748D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BC1AE0E" w14:textId="159F9FDE" w:rsidR="00E04BDC" w:rsidRDefault="00103007" w:rsidP="00E04BDC">
      <w:pPr>
        <w:tabs>
          <w:tab w:val="left" w:pos="647"/>
          <w:tab w:val="center" w:pos="7722"/>
          <w:tab w:val="right" w:pos="9072"/>
        </w:tabs>
        <w:rPr>
          <w:b/>
          <w:bCs/>
        </w:rPr>
      </w:pPr>
      <w:r w:rsidRPr="00103007">
        <w:rPr>
          <w:b/>
          <w:bCs/>
        </w:rPr>
        <w:t>ALI</w:t>
      </w:r>
    </w:p>
    <w:p w14:paraId="67B94F73" w14:textId="77777777" w:rsidR="004748DD" w:rsidRPr="00103007" w:rsidRDefault="004748DD" w:rsidP="00E04BDC">
      <w:pPr>
        <w:tabs>
          <w:tab w:val="left" w:pos="647"/>
          <w:tab w:val="center" w:pos="7722"/>
          <w:tab w:val="right" w:pos="9072"/>
        </w:tabs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2600"/>
        <w:gridCol w:w="2410"/>
      </w:tblGrid>
      <w:tr w:rsidR="008A755E" w:rsidRPr="007516B0" w14:paraId="53E02E04" w14:textId="77777777" w:rsidTr="0065312A">
        <w:tc>
          <w:tcPr>
            <w:tcW w:w="1798" w:type="dxa"/>
            <w:shd w:val="clear" w:color="auto" w:fill="auto"/>
          </w:tcPr>
          <w:p w14:paraId="49F24BC0" w14:textId="77777777" w:rsidR="008A755E" w:rsidRPr="007516B0" w:rsidRDefault="008A755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6F50E675" w14:textId="77777777" w:rsidR="008A755E" w:rsidRPr="007516B0" w:rsidRDefault="008A755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600" w:type="dxa"/>
            <w:shd w:val="clear" w:color="auto" w:fill="auto"/>
          </w:tcPr>
          <w:p w14:paraId="0DA601F4" w14:textId="77777777" w:rsidR="008A755E" w:rsidRPr="007516B0" w:rsidRDefault="008A755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34A5B366" w14:textId="77777777" w:rsidR="008A755E" w:rsidRPr="007516B0" w:rsidRDefault="008A755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8A755E" w:rsidRPr="007516B0" w14:paraId="4F4549DD" w14:textId="77777777" w:rsidTr="0065312A">
        <w:tc>
          <w:tcPr>
            <w:tcW w:w="1798" w:type="dxa"/>
            <w:shd w:val="clear" w:color="auto" w:fill="auto"/>
          </w:tcPr>
          <w:p w14:paraId="5A5220C0" w14:textId="77777777" w:rsidR="008A755E" w:rsidRPr="007516B0" w:rsidRDefault="008A755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1BBF42AA" w14:textId="77777777" w:rsidR="008A755E" w:rsidRPr="007516B0" w:rsidRDefault="008A755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600" w:type="dxa"/>
            <w:shd w:val="clear" w:color="auto" w:fill="auto"/>
          </w:tcPr>
          <w:p w14:paraId="136D303A" w14:textId="77777777" w:rsidR="008A755E" w:rsidRPr="007516B0" w:rsidRDefault="008A755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5EDFEAF3" w14:textId="77777777" w:rsidR="008A755E" w:rsidRPr="007516B0" w:rsidRDefault="008A755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442899B0" w14:textId="77777777" w:rsidR="00103007" w:rsidRDefault="00103007" w:rsidP="00E04BDC">
      <w:pPr>
        <w:tabs>
          <w:tab w:val="left" w:pos="647"/>
          <w:tab w:val="center" w:pos="7722"/>
          <w:tab w:val="right" w:pos="9072"/>
        </w:tabs>
      </w:pPr>
    </w:p>
    <w:p w14:paraId="53E45CDE" w14:textId="60C40B7B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>Delovne izkušnje</w:t>
      </w:r>
      <w:r w:rsidR="00E25BC5">
        <w:t xml:space="preserve"> </w:t>
      </w:r>
      <w:r w:rsidRPr="007516B0">
        <w:t xml:space="preserve">strokovnjaka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6275ACCF" w14:textId="77777777" w:rsidR="00103007" w:rsidRPr="00596E16" w:rsidRDefault="00447E98" w:rsidP="00103007">
      <w:pPr>
        <w:tabs>
          <w:tab w:val="left" w:pos="647"/>
          <w:tab w:val="center" w:pos="7722"/>
          <w:tab w:val="right" w:pos="9072"/>
        </w:tabs>
      </w:pPr>
      <w:r w:rsidRPr="008C526A">
        <w:lastRenderedPageBreak/>
        <w:t xml:space="preserve">Imenovani </w:t>
      </w:r>
      <w:r w:rsidR="00B47095">
        <w:t xml:space="preserve">glavni </w:t>
      </w:r>
      <w:r w:rsidRPr="008C526A">
        <w:t xml:space="preserve">strokovnjak </w:t>
      </w:r>
      <w:r w:rsidR="00103007" w:rsidRPr="00596E16">
        <w:t xml:space="preserve">ni neposredno sodeloval pri izvajanju </w:t>
      </w:r>
      <w:r w:rsidR="00103007">
        <w:t>katerega od ukrepov, ki so predmet vrednotenja ali projekta v vlogi nosilca projekta ali projektnega partnerja ali zunanjega izvajalca</w:t>
      </w:r>
      <w:r w:rsidR="00103007" w:rsidRPr="00596E16">
        <w:t>.</w:t>
      </w:r>
    </w:p>
    <w:p w14:paraId="7F7E25E0" w14:textId="57737D6E" w:rsidR="00447E98" w:rsidRPr="008C526A" w:rsidRDefault="00447E98" w:rsidP="00447E98">
      <w:pPr>
        <w:tabs>
          <w:tab w:val="left" w:pos="647"/>
          <w:tab w:val="center" w:pos="7722"/>
          <w:tab w:val="right" w:pos="9072"/>
        </w:tabs>
      </w:pP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1FFDBD5F" w:rsidR="005C3B8D" w:rsidRDefault="00A10A90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</w:p>
    <w:p w14:paraId="0AD2A239" w14:textId="77777777" w:rsidR="007F26A5" w:rsidRPr="007516B0" w:rsidRDefault="007F26A5" w:rsidP="007F26A5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4DA61363" w14:textId="77777777" w:rsidR="007F26A5" w:rsidRPr="007516B0" w:rsidRDefault="007F26A5" w:rsidP="007F26A5">
      <w:pPr>
        <w:tabs>
          <w:tab w:val="center" w:pos="7722"/>
          <w:tab w:val="right" w:pos="9072"/>
        </w:tabs>
      </w:pPr>
      <w:r w:rsidRPr="007516B0">
        <w:t>Navedeni strokovnjak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>
        <w:t>Navodil gospodarskim subjektom za pripravo ponudbe</w:t>
      </w:r>
      <w:r w:rsidRPr="007516B0">
        <w:t>.</w:t>
      </w:r>
    </w:p>
    <w:p w14:paraId="77429D05" w14:textId="77777777" w:rsidR="007F26A5" w:rsidRPr="007516B0" w:rsidRDefault="007F26A5" w:rsidP="007F26A5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548"/>
        <w:gridCol w:w="2450"/>
        <w:gridCol w:w="2410"/>
      </w:tblGrid>
      <w:tr w:rsidR="007F26A5" w:rsidRPr="007516B0" w14:paraId="7738DB26" w14:textId="77777777" w:rsidTr="0065312A">
        <w:tc>
          <w:tcPr>
            <w:tcW w:w="1809" w:type="dxa"/>
            <w:shd w:val="clear" w:color="auto" w:fill="auto"/>
          </w:tcPr>
          <w:p w14:paraId="518EC3C6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48" w:type="dxa"/>
            <w:shd w:val="clear" w:color="auto" w:fill="auto"/>
          </w:tcPr>
          <w:p w14:paraId="6CF95F9D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450" w:type="dxa"/>
            <w:shd w:val="clear" w:color="auto" w:fill="auto"/>
          </w:tcPr>
          <w:p w14:paraId="35D5FE53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6D8A8C64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7F26A5" w:rsidRPr="007516B0" w14:paraId="26F96F94" w14:textId="77777777" w:rsidTr="0065312A">
        <w:tc>
          <w:tcPr>
            <w:tcW w:w="1809" w:type="dxa"/>
            <w:shd w:val="clear" w:color="auto" w:fill="auto"/>
          </w:tcPr>
          <w:p w14:paraId="5B3C46B3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48" w:type="dxa"/>
            <w:shd w:val="clear" w:color="auto" w:fill="auto"/>
          </w:tcPr>
          <w:p w14:paraId="327131A5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50" w:type="dxa"/>
            <w:shd w:val="clear" w:color="auto" w:fill="auto"/>
          </w:tcPr>
          <w:p w14:paraId="3B8A6101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46B849F1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4A3A501D" w14:textId="77777777" w:rsidR="007F26A5" w:rsidRDefault="007F26A5" w:rsidP="007F26A5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3A205016" w14:textId="77777777" w:rsidR="007F26A5" w:rsidRPr="007516B0" w:rsidRDefault="007F26A5" w:rsidP="007F26A5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4AD36E2" w14:textId="77777777" w:rsidR="007F26A5" w:rsidRDefault="007F26A5" w:rsidP="007F26A5">
      <w:pPr>
        <w:tabs>
          <w:tab w:val="left" w:pos="647"/>
          <w:tab w:val="center" w:pos="7722"/>
          <w:tab w:val="right" w:pos="9072"/>
        </w:tabs>
        <w:rPr>
          <w:b/>
          <w:bCs/>
        </w:rPr>
      </w:pPr>
      <w:r w:rsidRPr="00103007">
        <w:rPr>
          <w:b/>
          <w:bCs/>
        </w:rPr>
        <w:t>ALI</w:t>
      </w:r>
    </w:p>
    <w:p w14:paraId="041F3C3F" w14:textId="77777777" w:rsidR="007F26A5" w:rsidRPr="00103007" w:rsidRDefault="007F26A5" w:rsidP="007F26A5">
      <w:pPr>
        <w:tabs>
          <w:tab w:val="left" w:pos="647"/>
          <w:tab w:val="center" w:pos="7722"/>
          <w:tab w:val="right" w:pos="9072"/>
        </w:tabs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2600"/>
        <w:gridCol w:w="2410"/>
      </w:tblGrid>
      <w:tr w:rsidR="007F26A5" w:rsidRPr="007516B0" w14:paraId="4B45DC35" w14:textId="77777777" w:rsidTr="0065312A">
        <w:tc>
          <w:tcPr>
            <w:tcW w:w="1798" w:type="dxa"/>
            <w:shd w:val="clear" w:color="auto" w:fill="auto"/>
          </w:tcPr>
          <w:p w14:paraId="3D56DC95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48591399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600" w:type="dxa"/>
            <w:shd w:val="clear" w:color="auto" w:fill="auto"/>
          </w:tcPr>
          <w:p w14:paraId="1C51BBC3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069CDFE4" w14:textId="77777777" w:rsidR="007F26A5" w:rsidRPr="007516B0" w:rsidRDefault="007F26A5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7F26A5" w:rsidRPr="007516B0" w14:paraId="145D0C95" w14:textId="77777777" w:rsidTr="0065312A">
        <w:tc>
          <w:tcPr>
            <w:tcW w:w="1798" w:type="dxa"/>
            <w:shd w:val="clear" w:color="auto" w:fill="auto"/>
          </w:tcPr>
          <w:p w14:paraId="521DC7CD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5B86E88D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600" w:type="dxa"/>
            <w:shd w:val="clear" w:color="auto" w:fill="auto"/>
          </w:tcPr>
          <w:p w14:paraId="61944455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100E6C4A" w14:textId="77777777" w:rsidR="007F26A5" w:rsidRPr="007516B0" w:rsidRDefault="007F26A5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0B85E5C" w14:textId="77777777" w:rsidR="007F26A5" w:rsidRDefault="007F26A5" w:rsidP="007F26A5">
      <w:pPr>
        <w:tabs>
          <w:tab w:val="left" w:pos="647"/>
          <w:tab w:val="center" w:pos="7722"/>
          <w:tab w:val="right" w:pos="9072"/>
        </w:tabs>
      </w:pPr>
    </w:p>
    <w:p w14:paraId="4C08CC08" w14:textId="77777777" w:rsidR="007F26A5" w:rsidRPr="007516B0" w:rsidRDefault="007F26A5" w:rsidP="007F26A5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>Delovne izkušnje</w:t>
      </w:r>
      <w:r>
        <w:t xml:space="preserve"> </w:t>
      </w:r>
      <w:r w:rsidRPr="007516B0">
        <w:t xml:space="preserve">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08883C3B" w14:textId="77777777" w:rsidR="007F26A5" w:rsidRPr="00596E16" w:rsidRDefault="007F26A5" w:rsidP="007F26A5">
      <w:pPr>
        <w:tabs>
          <w:tab w:val="left" w:pos="647"/>
          <w:tab w:val="center" w:pos="7722"/>
          <w:tab w:val="right" w:pos="9072"/>
        </w:tabs>
      </w:pPr>
      <w:r w:rsidRPr="008C526A">
        <w:lastRenderedPageBreak/>
        <w:t xml:space="preserve">Imenovani </w:t>
      </w:r>
      <w:r>
        <w:t xml:space="preserve">glavni </w:t>
      </w:r>
      <w:r w:rsidRPr="008C526A">
        <w:t xml:space="preserve">strokovnjak </w:t>
      </w:r>
      <w:r w:rsidRPr="00596E16">
        <w:t xml:space="preserve">ni neposredno sodeloval pri izvajanju </w:t>
      </w:r>
      <w:r>
        <w:t>katerega od ukrepov, ki so predmet vrednotenja ali projekta v vlogi nosilca projekta ali projektnega partnerja ali zunanjega izvajalca</w:t>
      </w:r>
      <w:r w:rsidRPr="00596E16">
        <w:t>.</w:t>
      </w:r>
    </w:p>
    <w:p w14:paraId="6D7B576E" w14:textId="77777777" w:rsidR="007F26A5" w:rsidRPr="008C526A" w:rsidRDefault="007F26A5" w:rsidP="007F26A5">
      <w:pPr>
        <w:tabs>
          <w:tab w:val="left" w:pos="647"/>
          <w:tab w:val="center" w:pos="7722"/>
          <w:tab w:val="right" w:pos="9072"/>
        </w:tabs>
      </w:pPr>
    </w:p>
    <w:p w14:paraId="31A2522A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452C0781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47015935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2F3616DD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35F3EAB0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4FD4C218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638136C3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0991DC2F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392B5599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1261896D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6E12A4E5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0D092571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736A0876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5F4956E0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019DE9D9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645234CA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4399B420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684A4F64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4ABDCD52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70DD5DE6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743BB339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056901B5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6827A0EB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0B7ADAAC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246EBF11" w14:textId="77777777" w:rsidR="007F26A5" w:rsidRDefault="007F26A5" w:rsidP="005C3B8D">
      <w:pPr>
        <w:tabs>
          <w:tab w:val="center" w:pos="7722"/>
          <w:tab w:val="right" w:pos="9072"/>
        </w:tabs>
        <w:jc w:val="left"/>
        <w:rPr>
          <w:sz w:val="20"/>
          <w:szCs w:val="20"/>
        </w:rPr>
      </w:pPr>
    </w:p>
    <w:p w14:paraId="16677FA6" w14:textId="77777777" w:rsidR="007F26A5" w:rsidRPr="007516B0" w:rsidRDefault="007F26A5" w:rsidP="005C3B8D">
      <w:pPr>
        <w:tabs>
          <w:tab w:val="center" w:pos="7722"/>
          <w:tab w:val="right" w:pos="9072"/>
        </w:tabs>
        <w:jc w:val="left"/>
        <w:rPr>
          <w:b/>
        </w:rPr>
      </w:pPr>
    </w:p>
    <w:p w14:paraId="61FFCF06" w14:textId="57ABFF72" w:rsidR="005C3B8D" w:rsidRDefault="005C3B8D" w:rsidP="005C3B8D">
      <w:r w:rsidRPr="001F65CA">
        <w:rPr>
          <w:b/>
          <w:sz w:val="28"/>
          <w:szCs w:val="28"/>
        </w:rPr>
        <w:lastRenderedPageBreak/>
        <w:t xml:space="preserve">Mer </w:t>
      </w:r>
      <w:r w:rsidR="009B561B">
        <w:rPr>
          <w:b/>
          <w:sz w:val="28"/>
          <w:szCs w:val="28"/>
        </w:rPr>
        <w:t>2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7D2D23">
        <w:rPr>
          <w:sz w:val="20"/>
          <w:szCs w:val="20"/>
        </w:rPr>
        <w:t>2</w:t>
      </w:r>
      <w:r w:rsidR="0056589E" w:rsidRPr="0056589E">
        <w:rPr>
          <w:sz w:val="20"/>
          <w:szCs w:val="20"/>
        </w:rPr>
        <w:t>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4D528297" w14:textId="77777777" w:rsidR="008844FE" w:rsidRDefault="005C3B8D" w:rsidP="008844FE">
      <w:pPr>
        <w:tabs>
          <w:tab w:val="center" w:pos="7722"/>
          <w:tab w:val="right" w:pos="9072"/>
        </w:tabs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</w:t>
      </w:r>
      <w:r w:rsidR="009B561B">
        <w:rPr>
          <w:b/>
          <w:u w:val="single"/>
        </w:rPr>
        <w:t>2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</w:t>
      </w:r>
      <w:r w:rsidR="00B35D86">
        <w:t>Navodil gospodarskim subjektom za pripravo ponudbe</w:t>
      </w:r>
      <w:r w:rsidRPr="007516B0">
        <w:t>.</w:t>
      </w:r>
    </w:p>
    <w:p w14:paraId="2C285DBA" w14:textId="77777777" w:rsidR="008844FE" w:rsidRPr="007516B0" w:rsidRDefault="008844FE" w:rsidP="008844FE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72"/>
        <w:gridCol w:w="2268"/>
        <w:gridCol w:w="2268"/>
      </w:tblGrid>
      <w:tr w:rsidR="008844FE" w:rsidRPr="007516B0" w14:paraId="20A3D3D4" w14:textId="77777777" w:rsidTr="0065312A">
        <w:tc>
          <w:tcPr>
            <w:tcW w:w="1809" w:type="dxa"/>
            <w:shd w:val="clear" w:color="auto" w:fill="auto"/>
          </w:tcPr>
          <w:p w14:paraId="23A07274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 IN/ALI študijah IN/ALI 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72" w:type="dxa"/>
            <w:shd w:val="clear" w:color="auto" w:fill="auto"/>
          </w:tcPr>
          <w:p w14:paraId="5D53835C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268" w:type="dxa"/>
            <w:shd w:val="clear" w:color="auto" w:fill="auto"/>
          </w:tcPr>
          <w:p w14:paraId="67E35B9A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268" w:type="dxa"/>
            <w:shd w:val="clear" w:color="auto" w:fill="auto"/>
          </w:tcPr>
          <w:p w14:paraId="183E1477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8844FE" w:rsidRPr="007516B0" w14:paraId="554E38AF" w14:textId="77777777" w:rsidTr="0065312A">
        <w:tc>
          <w:tcPr>
            <w:tcW w:w="1809" w:type="dxa"/>
            <w:shd w:val="clear" w:color="auto" w:fill="auto"/>
          </w:tcPr>
          <w:p w14:paraId="48022124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72" w:type="dxa"/>
            <w:shd w:val="clear" w:color="auto" w:fill="auto"/>
          </w:tcPr>
          <w:p w14:paraId="14BE339A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5FCE6666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0C3B2D87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34E16499" w14:textId="77777777" w:rsidR="008844FE" w:rsidRDefault="008844FE" w:rsidP="008844FE"/>
    <w:p w14:paraId="1A2D7BC4" w14:textId="77777777" w:rsidR="008844FE" w:rsidRDefault="008844FE" w:rsidP="008844FE">
      <w:pPr>
        <w:tabs>
          <w:tab w:val="left" w:pos="647"/>
          <w:tab w:val="center" w:pos="7722"/>
          <w:tab w:val="right" w:pos="9072"/>
        </w:tabs>
        <w:rPr>
          <w:b/>
          <w:bCs/>
        </w:rPr>
      </w:pPr>
      <w:r w:rsidRPr="00103007">
        <w:rPr>
          <w:b/>
          <w:bCs/>
        </w:rPr>
        <w:t>ALI</w:t>
      </w:r>
    </w:p>
    <w:p w14:paraId="5DF1BDB5" w14:textId="77777777" w:rsidR="008844FE" w:rsidRPr="00103007" w:rsidRDefault="008844FE" w:rsidP="008844FE">
      <w:pPr>
        <w:tabs>
          <w:tab w:val="left" w:pos="647"/>
          <w:tab w:val="center" w:pos="7722"/>
          <w:tab w:val="right" w:pos="9072"/>
        </w:tabs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2600"/>
        <w:gridCol w:w="2410"/>
      </w:tblGrid>
      <w:tr w:rsidR="008844FE" w:rsidRPr="007516B0" w14:paraId="3580310D" w14:textId="77777777" w:rsidTr="0065312A">
        <w:tc>
          <w:tcPr>
            <w:tcW w:w="1798" w:type="dxa"/>
            <w:shd w:val="clear" w:color="auto" w:fill="auto"/>
          </w:tcPr>
          <w:p w14:paraId="1E07A8BD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26E1284A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600" w:type="dxa"/>
            <w:shd w:val="clear" w:color="auto" w:fill="auto"/>
          </w:tcPr>
          <w:p w14:paraId="26D35941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1513D933" w14:textId="77777777" w:rsidR="008844FE" w:rsidRPr="007516B0" w:rsidRDefault="008844FE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8844FE" w:rsidRPr="007516B0" w14:paraId="235277E1" w14:textId="77777777" w:rsidTr="0065312A">
        <w:tc>
          <w:tcPr>
            <w:tcW w:w="1798" w:type="dxa"/>
            <w:shd w:val="clear" w:color="auto" w:fill="auto"/>
          </w:tcPr>
          <w:p w14:paraId="11E68A0E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544AF5C1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600" w:type="dxa"/>
            <w:shd w:val="clear" w:color="auto" w:fill="auto"/>
          </w:tcPr>
          <w:p w14:paraId="5AC2CF91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7EA1E170" w14:textId="77777777" w:rsidR="008844FE" w:rsidRPr="007516B0" w:rsidRDefault="008844FE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53A859D" w14:textId="77777777" w:rsidR="00AC2F06" w:rsidRDefault="00AC2F06" w:rsidP="008844FE">
      <w:pPr>
        <w:tabs>
          <w:tab w:val="center" w:pos="7722"/>
          <w:tab w:val="right" w:pos="9072"/>
        </w:tabs>
      </w:pPr>
    </w:p>
    <w:p w14:paraId="1EDB75E3" w14:textId="30242209" w:rsidR="005C3B8D" w:rsidRPr="007516B0" w:rsidRDefault="005C3B8D" w:rsidP="008844FE">
      <w:pPr>
        <w:tabs>
          <w:tab w:val="center" w:pos="7722"/>
          <w:tab w:val="right" w:pos="9072"/>
        </w:tabs>
      </w:pPr>
      <w:r w:rsidRPr="007516B0">
        <w:t xml:space="preserve">Delovne izkušnje strokovnjaka </w:t>
      </w:r>
      <w:r w:rsidR="00F31412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7516B0">
        <w:instrText xml:space="preserve"> FORMTEXT </w:instrText>
      </w:r>
      <w:r w:rsidR="00F31412" w:rsidRPr="007516B0">
        <w:fldChar w:fldCharType="separate"/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fldChar w:fldCharType="end"/>
      </w:r>
      <w:r w:rsidR="00F31412">
        <w:t xml:space="preserve"> </w:t>
      </w:r>
      <w:r w:rsidR="00F31412" w:rsidRPr="007516B0">
        <w:rPr>
          <w:i/>
          <w:sz w:val="18"/>
          <w:szCs w:val="18"/>
        </w:rPr>
        <w:t xml:space="preserve">/vpišite </w:t>
      </w:r>
      <w:r w:rsidR="00F31412">
        <w:rPr>
          <w:i/>
          <w:sz w:val="18"/>
          <w:szCs w:val="18"/>
        </w:rPr>
        <w:t>številko</w:t>
      </w:r>
      <w:r w:rsidR="00F31412" w:rsidRPr="007516B0">
        <w:rPr>
          <w:i/>
          <w:sz w:val="18"/>
          <w:szCs w:val="18"/>
        </w:rPr>
        <w:t>/</w:t>
      </w:r>
      <w:r w:rsidR="00F31412" w:rsidRPr="007516B0">
        <w:t xml:space="preserve"> </w:t>
      </w:r>
      <w:r w:rsidR="00F31412" w:rsidRPr="007516B0">
        <w:rPr>
          <w:sz w:val="24"/>
          <w:szCs w:val="24"/>
        </w:rPr>
        <w:t xml:space="preserve"> let.</w:t>
      </w:r>
    </w:p>
    <w:p w14:paraId="4A25A756" w14:textId="77777777" w:rsidR="008844FE" w:rsidRPr="00596E16" w:rsidRDefault="008844FE" w:rsidP="008844FE">
      <w:pPr>
        <w:tabs>
          <w:tab w:val="left" w:pos="647"/>
          <w:tab w:val="center" w:pos="7722"/>
          <w:tab w:val="right" w:pos="9072"/>
        </w:tabs>
      </w:pPr>
      <w:r w:rsidRPr="008C526A">
        <w:t xml:space="preserve">Imenovani </w:t>
      </w:r>
      <w:r>
        <w:t xml:space="preserve">glavni </w:t>
      </w:r>
      <w:r w:rsidRPr="008C526A">
        <w:t xml:space="preserve">strokovnjak </w:t>
      </w:r>
      <w:r w:rsidRPr="00596E16">
        <w:t xml:space="preserve">ni neposredno sodeloval pri izvajanju </w:t>
      </w:r>
      <w:r>
        <w:t>katerega od ukrepov, ki so predmet vrednotenja ali projekta v vlogi nosilca projekta ali projektnega partnerja ali zunanjega izvajalca</w:t>
      </w:r>
      <w:r w:rsidRPr="00596E16">
        <w:t>.</w:t>
      </w:r>
    </w:p>
    <w:p w14:paraId="4DDC26CE" w14:textId="77777777" w:rsidR="005A1461" w:rsidRDefault="005A1461" w:rsidP="005C3B8D"/>
    <w:p w14:paraId="66C7C79A" w14:textId="77777777" w:rsidR="00572B6B" w:rsidRPr="00572B6B" w:rsidRDefault="00572B6B" w:rsidP="00572B6B"/>
    <w:p w14:paraId="78FAE85B" w14:textId="77777777" w:rsidR="00572B6B" w:rsidRPr="00572B6B" w:rsidRDefault="00572B6B" w:rsidP="00572B6B"/>
    <w:p w14:paraId="3B01B24B" w14:textId="77777777" w:rsidR="00572B6B" w:rsidRPr="00572B6B" w:rsidRDefault="00572B6B" w:rsidP="00572B6B"/>
    <w:p w14:paraId="6832E396" w14:textId="77777777" w:rsidR="00572B6B" w:rsidRPr="00572B6B" w:rsidRDefault="00572B6B" w:rsidP="00572B6B"/>
    <w:p w14:paraId="763F9309" w14:textId="77777777" w:rsidR="00572B6B" w:rsidRPr="00572B6B" w:rsidRDefault="00572B6B" w:rsidP="00572B6B"/>
    <w:p w14:paraId="04CBECE9" w14:textId="77777777" w:rsidR="00572B6B" w:rsidRPr="00572B6B" w:rsidRDefault="00572B6B" w:rsidP="00572B6B"/>
    <w:p w14:paraId="70CB78B5" w14:textId="77777777" w:rsidR="00572B6B" w:rsidRPr="00572B6B" w:rsidRDefault="00572B6B" w:rsidP="00572B6B"/>
    <w:p w14:paraId="3D41FD8B" w14:textId="77777777" w:rsidR="00572B6B" w:rsidRPr="00572B6B" w:rsidRDefault="00572B6B" w:rsidP="00572B6B"/>
    <w:p w14:paraId="09D6AF03" w14:textId="77777777" w:rsidR="00572B6B" w:rsidRPr="00572B6B" w:rsidRDefault="00572B6B" w:rsidP="00572B6B"/>
    <w:p w14:paraId="2DAB91B3" w14:textId="77777777" w:rsidR="00572B6B" w:rsidRPr="00572B6B" w:rsidRDefault="00572B6B" w:rsidP="00572B6B"/>
    <w:p w14:paraId="10D30BF8" w14:textId="77777777" w:rsidR="00572B6B" w:rsidRPr="00572B6B" w:rsidRDefault="00572B6B" w:rsidP="00572B6B"/>
    <w:p w14:paraId="1FE5DBED" w14:textId="77777777" w:rsidR="00572B6B" w:rsidRPr="00572B6B" w:rsidRDefault="00572B6B" w:rsidP="00572B6B"/>
    <w:p w14:paraId="477FE0FF" w14:textId="77777777" w:rsidR="00572B6B" w:rsidRPr="00572B6B" w:rsidRDefault="00572B6B" w:rsidP="00572B6B"/>
    <w:p w14:paraId="3C79AE00" w14:textId="77777777" w:rsidR="00572B6B" w:rsidRPr="00572B6B" w:rsidRDefault="00572B6B" w:rsidP="00572B6B"/>
    <w:p w14:paraId="7BE207B2" w14:textId="77777777" w:rsidR="00572B6B" w:rsidRPr="00572B6B" w:rsidRDefault="00572B6B" w:rsidP="00572B6B"/>
    <w:p w14:paraId="35C293DA" w14:textId="77777777" w:rsidR="00572B6B" w:rsidRPr="00572B6B" w:rsidRDefault="00572B6B" w:rsidP="00572B6B"/>
    <w:p w14:paraId="43BC1CCC" w14:textId="77777777" w:rsidR="00572B6B" w:rsidRPr="00572B6B" w:rsidRDefault="00572B6B" w:rsidP="00572B6B"/>
    <w:p w14:paraId="6008ED82" w14:textId="77777777" w:rsidR="00572B6B" w:rsidRPr="00572B6B" w:rsidRDefault="00572B6B" w:rsidP="00572B6B"/>
    <w:p w14:paraId="143EEA27" w14:textId="77777777" w:rsidR="00572B6B" w:rsidRDefault="00572B6B" w:rsidP="00572B6B"/>
    <w:p w14:paraId="1F472924" w14:textId="08021A41" w:rsidR="00572B6B" w:rsidRDefault="00572B6B" w:rsidP="00572B6B">
      <w:pPr>
        <w:tabs>
          <w:tab w:val="left" w:pos="1695"/>
        </w:tabs>
      </w:pPr>
      <w:r>
        <w:tab/>
      </w:r>
    </w:p>
    <w:p w14:paraId="05E0E37E" w14:textId="77777777" w:rsidR="00572B6B" w:rsidRDefault="00572B6B" w:rsidP="00572B6B">
      <w:pPr>
        <w:tabs>
          <w:tab w:val="left" w:pos="1695"/>
        </w:tabs>
      </w:pPr>
    </w:p>
    <w:p w14:paraId="2A5AA7F4" w14:textId="77777777" w:rsidR="00572B6B" w:rsidRDefault="00572B6B" w:rsidP="00572B6B">
      <w:pPr>
        <w:tabs>
          <w:tab w:val="left" w:pos="1695"/>
        </w:tabs>
      </w:pPr>
    </w:p>
    <w:p w14:paraId="18D9A646" w14:textId="77777777" w:rsidR="00572B6B" w:rsidRDefault="00572B6B" w:rsidP="00572B6B">
      <w:pPr>
        <w:tabs>
          <w:tab w:val="left" w:pos="1695"/>
        </w:tabs>
      </w:pPr>
    </w:p>
    <w:p w14:paraId="19145D3F" w14:textId="77777777" w:rsidR="00572B6B" w:rsidRDefault="00572B6B" w:rsidP="00572B6B">
      <w:r w:rsidRPr="001F65CA">
        <w:rPr>
          <w:b/>
          <w:sz w:val="28"/>
          <w:szCs w:val="28"/>
        </w:rPr>
        <w:lastRenderedPageBreak/>
        <w:t xml:space="preserve">Mer </w:t>
      </w:r>
      <w:r>
        <w:rPr>
          <w:b/>
          <w:sz w:val="28"/>
          <w:szCs w:val="28"/>
        </w:rPr>
        <w:t>2</w:t>
      </w:r>
      <w:r w:rsidRPr="001F65CA">
        <w:rPr>
          <w:b/>
          <w:sz w:val="28"/>
          <w:szCs w:val="28"/>
        </w:rPr>
        <w:t>: Kapaciteta projektne skupine (za dodatno prijavljen kader)</w:t>
      </w:r>
      <w:r>
        <w:rPr>
          <w:b/>
          <w:sz w:val="24"/>
          <w:szCs w:val="24"/>
        </w:rPr>
        <w:t xml:space="preserve"> </w:t>
      </w:r>
      <w:r w:rsidRPr="0056589E">
        <w:rPr>
          <w:sz w:val="20"/>
          <w:szCs w:val="20"/>
        </w:rPr>
        <w:t xml:space="preserve">(sklop </w:t>
      </w:r>
      <w:r>
        <w:rPr>
          <w:sz w:val="20"/>
          <w:szCs w:val="20"/>
        </w:rPr>
        <w:t>2</w:t>
      </w:r>
      <w:r w:rsidRPr="0056589E">
        <w:rPr>
          <w:sz w:val="20"/>
          <w:szCs w:val="20"/>
        </w:rPr>
        <w:t>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>
        <w:t xml:space="preserve"> tj. strokovnjakih</w:t>
      </w:r>
      <w:r w:rsidRPr="007516B0">
        <w:t>, ki jih bo prijavil za pridobitev točk iz merila.</w:t>
      </w:r>
    </w:p>
    <w:p w14:paraId="3D49FD3F" w14:textId="77777777" w:rsidR="00572B6B" w:rsidRPr="007516B0" w:rsidRDefault="00572B6B" w:rsidP="00572B6B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5A853F0A" w14:textId="77777777" w:rsidR="00572B6B" w:rsidRDefault="00572B6B" w:rsidP="00572B6B">
      <w:pPr>
        <w:tabs>
          <w:tab w:val="center" w:pos="7722"/>
          <w:tab w:val="right" w:pos="9072"/>
        </w:tabs>
      </w:pPr>
      <w:r w:rsidRPr="007516B0">
        <w:t>Navedeni</w:t>
      </w:r>
      <w:r>
        <w:t xml:space="preserve"> dodatno</w:t>
      </w:r>
      <w:r w:rsidRPr="007516B0">
        <w:t xml:space="preserve"> prijavljen kader</w:t>
      </w:r>
      <w:r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</w:t>
      </w:r>
      <w:r>
        <w:rPr>
          <w:b/>
          <w:u w:val="single"/>
        </w:rPr>
        <w:t>2</w:t>
      </w:r>
      <w:r w:rsidRPr="007516B0">
        <w:rPr>
          <w:b/>
          <w:u w:val="single"/>
        </w:rPr>
        <w:t xml:space="preserve">: </w:t>
      </w:r>
      <w:r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>
        <w:t xml:space="preserve"> podtočke 2 točke</w:t>
      </w:r>
      <w:r w:rsidRPr="007516B0">
        <w:t xml:space="preserve"> 10 Merila</w:t>
      </w:r>
      <w:r>
        <w:t xml:space="preserve"> iz</w:t>
      </w:r>
      <w:r w:rsidRPr="007516B0">
        <w:t xml:space="preserve"> </w:t>
      </w:r>
      <w:r>
        <w:t>Navodil gospodarskim subjektom za pripravo ponudbe</w:t>
      </w:r>
      <w:r w:rsidRPr="007516B0">
        <w:t>.</w:t>
      </w:r>
    </w:p>
    <w:p w14:paraId="44D044B7" w14:textId="77777777" w:rsidR="00572B6B" w:rsidRPr="007516B0" w:rsidRDefault="00572B6B" w:rsidP="00572B6B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72"/>
        <w:gridCol w:w="2268"/>
        <w:gridCol w:w="2268"/>
      </w:tblGrid>
      <w:tr w:rsidR="00572B6B" w:rsidRPr="007516B0" w14:paraId="6DC14C79" w14:textId="77777777" w:rsidTr="0065312A">
        <w:tc>
          <w:tcPr>
            <w:tcW w:w="1809" w:type="dxa"/>
            <w:shd w:val="clear" w:color="auto" w:fill="auto"/>
          </w:tcPr>
          <w:p w14:paraId="04E8F168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 IN/ALI študijah IN/ALI 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72" w:type="dxa"/>
            <w:shd w:val="clear" w:color="auto" w:fill="auto"/>
          </w:tcPr>
          <w:p w14:paraId="7781DCD9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268" w:type="dxa"/>
            <w:shd w:val="clear" w:color="auto" w:fill="auto"/>
          </w:tcPr>
          <w:p w14:paraId="4C026844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268" w:type="dxa"/>
            <w:shd w:val="clear" w:color="auto" w:fill="auto"/>
          </w:tcPr>
          <w:p w14:paraId="1366E73A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572B6B" w:rsidRPr="007516B0" w14:paraId="77D102A6" w14:textId="77777777" w:rsidTr="0065312A">
        <w:tc>
          <w:tcPr>
            <w:tcW w:w="1809" w:type="dxa"/>
            <w:shd w:val="clear" w:color="auto" w:fill="auto"/>
          </w:tcPr>
          <w:p w14:paraId="2B9FA4D6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72" w:type="dxa"/>
            <w:shd w:val="clear" w:color="auto" w:fill="auto"/>
          </w:tcPr>
          <w:p w14:paraId="2683685B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1A4730E5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382B7FC2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285F9DF5" w14:textId="77777777" w:rsidR="00572B6B" w:rsidRDefault="00572B6B" w:rsidP="00572B6B"/>
    <w:p w14:paraId="773B7905" w14:textId="77777777" w:rsidR="00572B6B" w:rsidRDefault="00572B6B" w:rsidP="00572B6B">
      <w:pPr>
        <w:tabs>
          <w:tab w:val="left" w:pos="647"/>
          <w:tab w:val="center" w:pos="7722"/>
          <w:tab w:val="right" w:pos="9072"/>
        </w:tabs>
        <w:rPr>
          <w:b/>
          <w:bCs/>
        </w:rPr>
      </w:pPr>
      <w:r w:rsidRPr="00103007">
        <w:rPr>
          <w:b/>
          <w:bCs/>
        </w:rPr>
        <w:t>ALI</w:t>
      </w:r>
    </w:p>
    <w:p w14:paraId="3F9EBDC9" w14:textId="77777777" w:rsidR="00572B6B" w:rsidRPr="00103007" w:rsidRDefault="00572B6B" w:rsidP="00572B6B">
      <w:pPr>
        <w:tabs>
          <w:tab w:val="left" w:pos="647"/>
          <w:tab w:val="center" w:pos="7722"/>
          <w:tab w:val="right" w:pos="9072"/>
        </w:tabs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551"/>
        <w:gridCol w:w="2600"/>
        <w:gridCol w:w="2410"/>
      </w:tblGrid>
      <w:tr w:rsidR="00572B6B" w:rsidRPr="007516B0" w14:paraId="355BE1B0" w14:textId="77777777" w:rsidTr="0065312A">
        <w:tc>
          <w:tcPr>
            <w:tcW w:w="1798" w:type="dxa"/>
            <w:shd w:val="clear" w:color="auto" w:fill="auto"/>
          </w:tcPr>
          <w:p w14:paraId="47E3A35B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projektih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1" w:type="dxa"/>
            <w:shd w:val="clear" w:color="auto" w:fill="auto"/>
          </w:tcPr>
          <w:p w14:paraId="02FEC403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600" w:type="dxa"/>
            <w:shd w:val="clear" w:color="auto" w:fill="auto"/>
          </w:tcPr>
          <w:p w14:paraId="02B2546D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410" w:type="dxa"/>
            <w:shd w:val="clear" w:color="auto" w:fill="auto"/>
          </w:tcPr>
          <w:p w14:paraId="0E5D88F5" w14:textId="77777777" w:rsidR="00572B6B" w:rsidRPr="007516B0" w:rsidRDefault="00572B6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572B6B" w:rsidRPr="007516B0" w14:paraId="20B1C81D" w14:textId="77777777" w:rsidTr="0065312A">
        <w:tc>
          <w:tcPr>
            <w:tcW w:w="1798" w:type="dxa"/>
            <w:shd w:val="clear" w:color="auto" w:fill="auto"/>
          </w:tcPr>
          <w:p w14:paraId="20EDE21E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1" w:type="dxa"/>
            <w:shd w:val="clear" w:color="auto" w:fill="auto"/>
          </w:tcPr>
          <w:p w14:paraId="61085D9B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600" w:type="dxa"/>
            <w:shd w:val="clear" w:color="auto" w:fill="auto"/>
          </w:tcPr>
          <w:p w14:paraId="18FBF2CE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149E871B" w14:textId="77777777" w:rsidR="00572B6B" w:rsidRPr="007516B0" w:rsidRDefault="00572B6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5F56C7F1" w14:textId="77777777" w:rsidR="00572B6B" w:rsidRDefault="00572B6B" w:rsidP="00572B6B">
      <w:pPr>
        <w:tabs>
          <w:tab w:val="center" w:pos="7722"/>
          <w:tab w:val="right" w:pos="9072"/>
        </w:tabs>
      </w:pPr>
    </w:p>
    <w:p w14:paraId="1F41465D" w14:textId="77777777" w:rsidR="00572B6B" w:rsidRPr="007516B0" w:rsidRDefault="00572B6B" w:rsidP="00572B6B">
      <w:pPr>
        <w:tabs>
          <w:tab w:val="center" w:pos="7722"/>
          <w:tab w:val="right" w:pos="9072"/>
        </w:tabs>
      </w:pPr>
      <w:r w:rsidRPr="007516B0">
        <w:t xml:space="preserve">Delovne izkušnje strokovnjaka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6352126" w14:textId="77777777" w:rsidR="00572B6B" w:rsidRPr="00596E16" w:rsidRDefault="00572B6B" w:rsidP="00572B6B">
      <w:pPr>
        <w:tabs>
          <w:tab w:val="left" w:pos="647"/>
          <w:tab w:val="center" w:pos="7722"/>
          <w:tab w:val="right" w:pos="9072"/>
        </w:tabs>
      </w:pPr>
      <w:r w:rsidRPr="008C526A">
        <w:t xml:space="preserve">Imenovani </w:t>
      </w:r>
      <w:r>
        <w:t xml:space="preserve">glavni </w:t>
      </w:r>
      <w:r w:rsidRPr="008C526A">
        <w:t xml:space="preserve">strokovnjak </w:t>
      </w:r>
      <w:r w:rsidRPr="00596E16">
        <w:t xml:space="preserve">ni neposredno sodeloval pri izvajanju </w:t>
      </w:r>
      <w:r>
        <w:t>katerega od ukrepov, ki so predmet vrednotenja ali projekta v vlogi nosilca projekta ali projektnega partnerja ali zunanjega izvajalca</w:t>
      </w:r>
      <w:r w:rsidRPr="00596E16">
        <w:t>.</w:t>
      </w:r>
    </w:p>
    <w:p w14:paraId="5F456D98" w14:textId="77777777" w:rsidR="00572B6B" w:rsidRPr="007516B0" w:rsidRDefault="00572B6B" w:rsidP="00572B6B"/>
    <w:p w14:paraId="7094D74B" w14:textId="77777777" w:rsidR="00572B6B" w:rsidRPr="00572B6B" w:rsidRDefault="00572B6B" w:rsidP="00572B6B">
      <w:pPr>
        <w:tabs>
          <w:tab w:val="left" w:pos="1695"/>
        </w:tabs>
      </w:pPr>
    </w:p>
    <w:sectPr w:rsidR="00572B6B" w:rsidRPr="00572B6B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010A" w14:textId="77777777" w:rsidR="000E7F55" w:rsidRDefault="000E7F55">
      <w:r>
        <w:separator/>
      </w:r>
    </w:p>
  </w:endnote>
  <w:endnote w:type="continuationSeparator" w:id="0">
    <w:p w14:paraId="05EA19E9" w14:textId="77777777" w:rsidR="000E7F55" w:rsidRDefault="000E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F257" w14:textId="77777777" w:rsidR="000E7F55" w:rsidRDefault="000E7F55">
      <w:r>
        <w:separator/>
      </w:r>
    </w:p>
  </w:footnote>
  <w:footnote w:type="continuationSeparator" w:id="0">
    <w:p w14:paraId="2B50E8E2" w14:textId="77777777" w:rsidR="000E7F55" w:rsidRDefault="000E7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10"/>
  </w:num>
  <w:num w:numId="2" w16cid:durableId="1946502087">
    <w:abstractNumId w:val="14"/>
  </w:num>
  <w:num w:numId="3" w16cid:durableId="1529836566">
    <w:abstractNumId w:val="0"/>
  </w:num>
  <w:num w:numId="4" w16cid:durableId="104928311">
    <w:abstractNumId w:val="16"/>
  </w:num>
  <w:num w:numId="5" w16cid:durableId="793910774">
    <w:abstractNumId w:val="13"/>
  </w:num>
  <w:num w:numId="6" w16cid:durableId="1385908561">
    <w:abstractNumId w:val="28"/>
  </w:num>
  <w:num w:numId="7" w16cid:durableId="325400301">
    <w:abstractNumId w:val="19"/>
  </w:num>
  <w:num w:numId="8" w16cid:durableId="300810403">
    <w:abstractNumId w:val="31"/>
  </w:num>
  <w:num w:numId="9" w16cid:durableId="1519470327">
    <w:abstractNumId w:val="8"/>
  </w:num>
  <w:num w:numId="10" w16cid:durableId="1959801308">
    <w:abstractNumId w:val="25"/>
  </w:num>
  <w:num w:numId="11" w16cid:durableId="1005548970">
    <w:abstractNumId w:val="2"/>
  </w:num>
  <w:num w:numId="12" w16cid:durableId="369187300">
    <w:abstractNumId w:val="7"/>
  </w:num>
  <w:num w:numId="13" w16cid:durableId="679821271">
    <w:abstractNumId w:val="4"/>
  </w:num>
  <w:num w:numId="14" w16cid:durableId="495876445">
    <w:abstractNumId w:val="22"/>
  </w:num>
  <w:num w:numId="15" w16cid:durableId="711197653">
    <w:abstractNumId w:val="15"/>
  </w:num>
  <w:num w:numId="16" w16cid:durableId="1088308116">
    <w:abstractNumId w:val="1"/>
  </w:num>
  <w:num w:numId="17" w16cid:durableId="1593734516">
    <w:abstractNumId w:val="24"/>
  </w:num>
  <w:num w:numId="18" w16cid:durableId="993920444">
    <w:abstractNumId w:val="17"/>
  </w:num>
  <w:num w:numId="19" w16cid:durableId="87190994">
    <w:abstractNumId w:val="6"/>
  </w:num>
  <w:num w:numId="20" w16cid:durableId="1677880655">
    <w:abstractNumId w:val="5"/>
  </w:num>
  <w:num w:numId="21" w16cid:durableId="1248617211">
    <w:abstractNumId w:val="27"/>
  </w:num>
  <w:num w:numId="22" w16cid:durableId="201796689">
    <w:abstractNumId w:val="18"/>
  </w:num>
  <w:num w:numId="23" w16cid:durableId="24986909">
    <w:abstractNumId w:val="20"/>
  </w:num>
  <w:num w:numId="24" w16cid:durableId="565920166">
    <w:abstractNumId w:val="30"/>
  </w:num>
  <w:num w:numId="25" w16cid:durableId="571043989">
    <w:abstractNumId w:val="21"/>
  </w:num>
  <w:num w:numId="26" w16cid:durableId="1684437392">
    <w:abstractNumId w:val="9"/>
  </w:num>
  <w:num w:numId="27" w16cid:durableId="396978609">
    <w:abstractNumId w:val="29"/>
  </w:num>
  <w:num w:numId="28" w16cid:durableId="864446570">
    <w:abstractNumId w:val="26"/>
  </w:num>
  <w:num w:numId="29" w16cid:durableId="688870752">
    <w:abstractNumId w:val="23"/>
  </w:num>
  <w:num w:numId="30" w16cid:durableId="234585427">
    <w:abstractNumId w:val="11"/>
  </w:num>
  <w:num w:numId="31" w16cid:durableId="1756897544">
    <w:abstractNumId w:val="12"/>
  </w:num>
  <w:num w:numId="32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830"/>
    <w:rsid w:val="000C1F4D"/>
    <w:rsid w:val="000D0989"/>
    <w:rsid w:val="000E3045"/>
    <w:rsid w:val="000E7F55"/>
    <w:rsid w:val="000F1CB3"/>
    <w:rsid w:val="000F381D"/>
    <w:rsid w:val="000F529D"/>
    <w:rsid w:val="000F799B"/>
    <w:rsid w:val="00102FBE"/>
    <w:rsid w:val="00103007"/>
    <w:rsid w:val="00107AA8"/>
    <w:rsid w:val="00111800"/>
    <w:rsid w:val="00113E3D"/>
    <w:rsid w:val="001154E3"/>
    <w:rsid w:val="00120653"/>
    <w:rsid w:val="00120DE7"/>
    <w:rsid w:val="00122CB2"/>
    <w:rsid w:val="0012489E"/>
    <w:rsid w:val="001259AD"/>
    <w:rsid w:val="001314AA"/>
    <w:rsid w:val="0013402B"/>
    <w:rsid w:val="001357B2"/>
    <w:rsid w:val="0014300A"/>
    <w:rsid w:val="0015241D"/>
    <w:rsid w:val="001703AD"/>
    <w:rsid w:val="00172251"/>
    <w:rsid w:val="001859F4"/>
    <w:rsid w:val="001908E4"/>
    <w:rsid w:val="00191BF9"/>
    <w:rsid w:val="00194523"/>
    <w:rsid w:val="001B42EC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65CA"/>
    <w:rsid w:val="0020246A"/>
    <w:rsid w:val="00202A77"/>
    <w:rsid w:val="00210F77"/>
    <w:rsid w:val="0021675C"/>
    <w:rsid w:val="0022158B"/>
    <w:rsid w:val="002239CF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508F"/>
    <w:rsid w:val="00256EB7"/>
    <w:rsid w:val="00264BB0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E3E05"/>
    <w:rsid w:val="002F52FF"/>
    <w:rsid w:val="002F5451"/>
    <w:rsid w:val="002F5F32"/>
    <w:rsid w:val="00303474"/>
    <w:rsid w:val="00306915"/>
    <w:rsid w:val="0032481F"/>
    <w:rsid w:val="003266E1"/>
    <w:rsid w:val="0032685A"/>
    <w:rsid w:val="00337479"/>
    <w:rsid w:val="00341E62"/>
    <w:rsid w:val="00343576"/>
    <w:rsid w:val="00344E44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794B"/>
    <w:rsid w:val="00401142"/>
    <w:rsid w:val="00403889"/>
    <w:rsid w:val="00404EAF"/>
    <w:rsid w:val="004062DC"/>
    <w:rsid w:val="00407547"/>
    <w:rsid w:val="0041503B"/>
    <w:rsid w:val="004209ED"/>
    <w:rsid w:val="00423CF0"/>
    <w:rsid w:val="00424977"/>
    <w:rsid w:val="00440761"/>
    <w:rsid w:val="00446C74"/>
    <w:rsid w:val="00446D65"/>
    <w:rsid w:val="004479FC"/>
    <w:rsid w:val="00447E98"/>
    <w:rsid w:val="0046396D"/>
    <w:rsid w:val="00464C2A"/>
    <w:rsid w:val="004708CD"/>
    <w:rsid w:val="0047145E"/>
    <w:rsid w:val="004727CD"/>
    <w:rsid w:val="004748D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4F5D"/>
    <w:rsid w:val="00515635"/>
    <w:rsid w:val="005207C8"/>
    <w:rsid w:val="00523F1D"/>
    <w:rsid w:val="00526246"/>
    <w:rsid w:val="005369DF"/>
    <w:rsid w:val="00537C34"/>
    <w:rsid w:val="00541816"/>
    <w:rsid w:val="00542EB2"/>
    <w:rsid w:val="00543F9A"/>
    <w:rsid w:val="00546E52"/>
    <w:rsid w:val="00551933"/>
    <w:rsid w:val="00554AC7"/>
    <w:rsid w:val="00554B8B"/>
    <w:rsid w:val="00555390"/>
    <w:rsid w:val="00562251"/>
    <w:rsid w:val="00562E77"/>
    <w:rsid w:val="005647BB"/>
    <w:rsid w:val="0056589E"/>
    <w:rsid w:val="00567106"/>
    <w:rsid w:val="005712A3"/>
    <w:rsid w:val="00572B6B"/>
    <w:rsid w:val="00573A22"/>
    <w:rsid w:val="005757A1"/>
    <w:rsid w:val="00575E50"/>
    <w:rsid w:val="00583C3D"/>
    <w:rsid w:val="0059111F"/>
    <w:rsid w:val="00596E16"/>
    <w:rsid w:val="005A1461"/>
    <w:rsid w:val="005A1498"/>
    <w:rsid w:val="005A6264"/>
    <w:rsid w:val="005B35CD"/>
    <w:rsid w:val="005B3945"/>
    <w:rsid w:val="005B4663"/>
    <w:rsid w:val="005C3B8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3A68"/>
    <w:rsid w:val="006560ED"/>
    <w:rsid w:val="006562FA"/>
    <w:rsid w:val="00672498"/>
    <w:rsid w:val="00681968"/>
    <w:rsid w:val="00681E48"/>
    <w:rsid w:val="006837D9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A2E"/>
    <w:rsid w:val="006B0BA9"/>
    <w:rsid w:val="006B2B83"/>
    <w:rsid w:val="006B38B2"/>
    <w:rsid w:val="006B4F5E"/>
    <w:rsid w:val="006B7E35"/>
    <w:rsid w:val="006C01FC"/>
    <w:rsid w:val="006D42D9"/>
    <w:rsid w:val="006D4984"/>
    <w:rsid w:val="006E1B32"/>
    <w:rsid w:val="006E2508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47F69"/>
    <w:rsid w:val="00753D93"/>
    <w:rsid w:val="00764B40"/>
    <w:rsid w:val="00770B24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2D23"/>
    <w:rsid w:val="007D6164"/>
    <w:rsid w:val="007D75CF"/>
    <w:rsid w:val="007E0D16"/>
    <w:rsid w:val="007E1778"/>
    <w:rsid w:val="007E2B63"/>
    <w:rsid w:val="007E6666"/>
    <w:rsid w:val="007E6DC5"/>
    <w:rsid w:val="007F1E0D"/>
    <w:rsid w:val="007F1E19"/>
    <w:rsid w:val="007F1FD3"/>
    <w:rsid w:val="007F26A5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64BBD"/>
    <w:rsid w:val="00872C07"/>
    <w:rsid w:val="0088043C"/>
    <w:rsid w:val="008830DD"/>
    <w:rsid w:val="008844FE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A755E"/>
    <w:rsid w:val="008B10BF"/>
    <w:rsid w:val="008B3F84"/>
    <w:rsid w:val="008B6F34"/>
    <w:rsid w:val="008B77DF"/>
    <w:rsid w:val="008C2A22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71758"/>
    <w:rsid w:val="0098140D"/>
    <w:rsid w:val="00984F37"/>
    <w:rsid w:val="009859A7"/>
    <w:rsid w:val="009868D9"/>
    <w:rsid w:val="00987A21"/>
    <w:rsid w:val="00992FEA"/>
    <w:rsid w:val="0099536D"/>
    <w:rsid w:val="00996700"/>
    <w:rsid w:val="00997B86"/>
    <w:rsid w:val="009A44E7"/>
    <w:rsid w:val="009A674F"/>
    <w:rsid w:val="009B0E0C"/>
    <w:rsid w:val="009B2262"/>
    <w:rsid w:val="009B27AA"/>
    <w:rsid w:val="009B561B"/>
    <w:rsid w:val="009B6593"/>
    <w:rsid w:val="009C1D79"/>
    <w:rsid w:val="009D2E15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5A46"/>
    <w:rsid w:val="00A57425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2F06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1007"/>
    <w:rsid w:val="00B22985"/>
    <w:rsid w:val="00B26082"/>
    <w:rsid w:val="00B31575"/>
    <w:rsid w:val="00B31D00"/>
    <w:rsid w:val="00B35D86"/>
    <w:rsid w:val="00B41E63"/>
    <w:rsid w:val="00B43787"/>
    <w:rsid w:val="00B47095"/>
    <w:rsid w:val="00B477C4"/>
    <w:rsid w:val="00B73A11"/>
    <w:rsid w:val="00B745D6"/>
    <w:rsid w:val="00B74A2E"/>
    <w:rsid w:val="00B756A5"/>
    <w:rsid w:val="00B76818"/>
    <w:rsid w:val="00B836D9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414A"/>
    <w:rsid w:val="00BF52D0"/>
    <w:rsid w:val="00BF782E"/>
    <w:rsid w:val="00C01A63"/>
    <w:rsid w:val="00C075CA"/>
    <w:rsid w:val="00C12B34"/>
    <w:rsid w:val="00C178B1"/>
    <w:rsid w:val="00C2014D"/>
    <w:rsid w:val="00C20CAE"/>
    <w:rsid w:val="00C250D5"/>
    <w:rsid w:val="00C26820"/>
    <w:rsid w:val="00C41F78"/>
    <w:rsid w:val="00C421C1"/>
    <w:rsid w:val="00C4435F"/>
    <w:rsid w:val="00C45759"/>
    <w:rsid w:val="00C503BF"/>
    <w:rsid w:val="00C51DFD"/>
    <w:rsid w:val="00C520ED"/>
    <w:rsid w:val="00C52AF0"/>
    <w:rsid w:val="00C56693"/>
    <w:rsid w:val="00C630E1"/>
    <w:rsid w:val="00C67E93"/>
    <w:rsid w:val="00C722D5"/>
    <w:rsid w:val="00C82E25"/>
    <w:rsid w:val="00C83F69"/>
    <w:rsid w:val="00C84FD6"/>
    <w:rsid w:val="00C91C35"/>
    <w:rsid w:val="00C92898"/>
    <w:rsid w:val="00C9328E"/>
    <w:rsid w:val="00C944F1"/>
    <w:rsid w:val="00C96B12"/>
    <w:rsid w:val="00CA1AC1"/>
    <w:rsid w:val="00CA583C"/>
    <w:rsid w:val="00CB0B41"/>
    <w:rsid w:val="00CB6F2D"/>
    <w:rsid w:val="00CC0062"/>
    <w:rsid w:val="00CC3B7F"/>
    <w:rsid w:val="00CC4F46"/>
    <w:rsid w:val="00CC61FD"/>
    <w:rsid w:val="00CD3C52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5BC5"/>
    <w:rsid w:val="00E2682F"/>
    <w:rsid w:val="00E31C3D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412"/>
    <w:rsid w:val="00F3155E"/>
    <w:rsid w:val="00F349BB"/>
    <w:rsid w:val="00F41AEA"/>
    <w:rsid w:val="00F46724"/>
    <w:rsid w:val="00F51E77"/>
    <w:rsid w:val="00F55428"/>
    <w:rsid w:val="00F57E0E"/>
    <w:rsid w:val="00F57FED"/>
    <w:rsid w:val="00F71818"/>
    <w:rsid w:val="00F720F0"/>
    <w:rsid w:val="00F72713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21</TotalTime>
  <Pages>10</Pages>
  <Words>1255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8394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145</cp:revision>
  <cp:lastPrinted>2014-11-11T11:21:00Z</cp:lastPrinted>
  <dcterms:created xsi:type="dcterms:W3CDTF">2024-04-05T08:23:00Z</dcterms:created>
  <dcterms:modified xsi:type="dcterms:W3CDTF">2026-04-03T10:02:00Z</dcterms:modified>
</cp:coreProperties>
</file>